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C7F8A" w14:textId="09C836C7" w:rsidR="005B4BEC" w:rsidRDefault="005B4BEC" w:rsidP="005B4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DEGHER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60EA2E7C" w14:textId="2B8F719C" w:rsidR="005B4BEC" w:rsidRDefault="005B4BEC" w:rsidP="005B4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Helland.</w:t>
      </w:r>
    </w:p>
    <w:p w14:paraId="4EE581FC" w14:textId="77777777" w:rsidR="005B4BEC" w:rsidRDefault="005B4BEC" w:rsidP="005B4B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B88ADE" w14:textId="77777777" w:rsidR="005B4BEC" w:rsidRDefault="005B4BEC" w:rsidP="005B4B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B45D30" w14:textId="77777777" w:rsidR="005B4BEC" w:rsidRDefault="005B4BEC" w:rsidP="005B4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Kilquite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</w:t>
      </w:r>
    </w:p>
    <w:p w14:paraId="5967BB8D" w14:textId="77777777" w:rsidR="005B4BEC" w:rsidRDefault="005B4BEC" w:rsidP="005B4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Sergeaux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B92E424" w14:textId="77777777" w:rsidR="005B4BEC" w:rsidRDefault="005B4BEC" w:rsidP="005B4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18-38)</w:t>
      </w:r>
    </w:p>
    <w:p w14:paraId="07FA16B3" w14:textId="77777777" w:rsidR="003D1615" w:rsidRDefault="003D1615" w:rsidP="005B4B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4723B3" w14:textId="77777777" w:rsidR="005B4BEC" w:rsidRDefault="005B4BEC" w:rsidP="005B4B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317626" w14:textId="77777777" w:rsidR="005B4BEC" w:rsidRDefault="005B4BEC" w:rsidP="005B4B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8E6DC4" w14:textId="77777777" w:rsidR="005B4BEC" w:rsidRPr="0076508C" w:rsidRDefault="005B4BEC" w:rsidP="005B4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2021</w:t>
      </w:r>
    </w:p>
    <w:p w14:paraId="6AB3317C" w14:textId="4C15C980" w:rsidR="00BA00AB" w:rsidRPr="005B4BE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B4B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E807D" w14:textId="77777777" w:rsidR="005B4BEC" w:rsidRDefault="005B4BEC" w:rsidP="009139A6">
      <w:r>
        <w:separator/>
      </w:r>
    </w:p>
  </w:endnote>
  <w:endnote w:type="continuationSeparator" w:id="0">
    <w:p w14:paraId="2FC256C9" w14:textId="77777777" w:rsidR="005B4BEC" w:rsidRDefault="005B4B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8E9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7E6F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FE0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E42B4" w14:textId="77777777" w:rsidR="005B4BEC" w:rsidRDefault="005B4BEC" w:rsidP="009139A6">
      <w:r>
        <w:separator/>
      </w:r>
    </w:p>
  </w:footnote>
  <w:footnote w:type="continuationSeparator" w:id="0">
    <w:p w14:paraId="2A8CCD3B" w14:textId="77777777" w:rsidR="005B4BEC" w:rsidRDefault="005B4B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E20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F7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C8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EC"/>
    <w:rsid w:val="000666E0"/>
    <w:rsid w:val="002510B7"/>
    <w:rsid w:val="003D1615"/>
    <w:rsid w:val="005B4BEC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F3581"/>
  <w15:chartTrackingRefBased/>
  <w15:docId w15:val="{11A9947A-4861-45B0-80BB-9D71A8B9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2021-03-15T16:58:00Z</dcterms:created>
  <dcterms:modified xsi:type="dcterms:W3CDTF">2024-04-08T11:09:00Z</dcterms:modified>
</cp:coreProperties>
</file>